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1FEDA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fl.1467-8)</w:t>
      </w:r>
    </w:p>
    <w:p w14:paraId="04CAD1C8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73DE9E4D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BD61A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16D19" w14:textId="77777777" w:rsidR="000B524C" w:rsidRPr="0009310B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1467-8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 with his three sons.</w:t>
      </w:r>
    </w:p>
    <w:p w14:paraId="33C34720" w14:textId="77777777" w:rsidR="000B524C" w:rsidRDefault="000B524C" w:rsidP="000B524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658C77CE" w14:textId="77777777" w:rsidR="000B524C" w:rsidRDefault="000B524C" w:rsidP="000B524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p.67)</w:t>
      </w:r>
    </w:p>
    <w:p w14:paraId="58DD0A3A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DE3E98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419CC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E7304" w14:textId="77777777" w:rsidR="000B524C" w:rsidRDefault="000B524C" w:rsidP="000B5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2021</w:t>
      </w:r>
    </w:p>
    <w:p w14:paraId="76749F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665F4" w14:textId="77777777" w:rsidR="000B524C" w:rsidRDefault="000B524C" w:rsidP="009139A6">
      <w:r>
        <w:separator/>
      </w:r>
    </w:p>
  </w:endnote>
  <w:endnote w:type="continuationSeparator" w:id="0">
    <w:p w14:paraId="3A376872" w14:textId="77777777" w:rsidR="000B524C" w:rsidRDefault="000B52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EF8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B59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18F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602EB" w14:textId="77777777" w:rsidR="000B524C" w:rsidRDefault="000B524C" w:rsidP="009139A6">
      <w:r>
        <w:separator/>
      </w:r>
    </w:p>
  </w:footnote>
  <w:footnote w:type="continuationSeparator" w:id="0">
    <w:p w14:paraId="6027EFFA" w14:textId="77777777" w:rsidR="000B524C" w:rsidRDefault="000B52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C15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EC5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EE1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24C"/>
    <w:rsid w:val="000666E0"/>
    <w:rsid w:val="000B524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5101A"/>
  <w15:chartTrackingRefBased/>
  <w15:docId w15:val="{2B370E81-A633-48C6-8786-713DF5C8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2021-04-14T19:50:00Z</dcterms:created>
  <dcterms:modified xsi:type="dcterms:W3CDTF">2021-04-14T19:51:00Z</dcterms:modified>
</cp:coreProperties>
</file>